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1132091171"/>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7246F0" w:rsidP="00223DF1">
          <w:pPr>
            <w:pStyle w:val="Title"/>
            <w:rPr>
              <w:rFonts w:ascii="Calibri" w:hAnsi="Calibri"/>
              <w:sz w:val="22"/>
            </w:rPr>
          </w:pPr>
          <w:r>
            <w:rPr>
              <w:rFonts w:ascii="Calibri" w:hAnsi="Calibri"/>
              <w:sz w:val="22"/>
            </w:rPr>
            <w:t>Attachment 1</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7246F0" w:rsidP="00193115">
                <w:pPr>
                  <w:rPr>
                    <w:rFonts w:ascii="Calibri" w:hAnsi="Calibri"/>
                    <w:sz w:val="22"/>
                  </w:rPr>
                </w:pPr>
                <w:r>
                  <w:rPr>
                    <w:rFonts w:ascii="Calibri" w:hAnsi="Calibri"/>
                    <w:sz w:val="22"/>
                  </w:rPr>
                  <w:t>DCP 233</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72847" w:rsidRDefault="00972847" w:rsidP="00972847">
                <w:pPr>
                  <w:pStyle w:val="Default"/>
                  <w:rPr>
                    <w:rFonts w:ascii="Calibri" w:hAnsi="Calibri"/>
                    <w:sz w:val="22"/>
                    <w:szCs w:val="22"/>
                  </w:rPr>
                </w:pPr>
                <w:r w:rsidRPr="00972847">
                  <w:rPr>
                    <w:rFonts w:ascii="Calibri" w:hAnsi="Calibri"/>
                    <w:sz w:val="22"/>
                    <w:szCs w:val="22"/>
                  </w:rPr>
                  <w:t xml:space="preserve">Housekeeping </w:t>
                </w:r>
                <w:r>
                  <w:rPr>
                    <w:rFonts w:ascii="Calibri" w:hAnsi="Calibri"/>
                    <w:sz w:val="22"/>
                    <w:szCs w:val="22"/>
                  </w:rPr>
                  <w:t xml:space="preserve">change following implementation </w:t>
                </w:r>
                <w:r w:rsidRPr="00972847">
                  <w:rPr>
                    <w:rFonts w:ascii="Calibri" w:hAnsi="Calibri"/>
                    <w:sz w:val="22"/>
                    <w:szCs w:val="22"/>
                  </w:rPr>
                  <w:t>of DCP</w:t>
                </w:r>
                <w:r>
                  <w:rPr>
                    <w:rFonts w:ascii="Calibri" w:hAnsi="Calibri"/>
                    <w:sz w:val="22"/>
                    <w:szCs w:val="22"/>
                  </w:rPr>
                  <w:t xml:space="preserve"> </w:t>
                </w:r>
                <w:r w:rsidRPr="00972847">
                  <w:rPr>
                    <w:rFonts w:ascii="Calibri" w:hAnsi="Calibri"/>
                    <w:sz w:val="22"/>
                    <w:szCs w:val="22"/>
                  </w:rPr>
                  <w:t>189</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056A0E" w:rsidP="00193115">
                <w:pPr>
                  <w:rPr>
                    <w:rFonts w:ascii="Calibri" w:hAnsi="Calibri"/>
                    <w:sz w:val="22"/>
                  </w:rPr>
                </w:pPr>
                <w:r>
                  <w:rPr>
                    <w:rFonts w:ascii="Calibri" w:hAnsi="Calibri"/>
                    <w:sz w:val="22"/>
                  </w:rPr>
                  <w:t>All DCUSA Parties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4E2CA4" w:rsidP="00193115">
                <w:pPr>
                  <w:rPr>
                    <w:rFonts w:ascii="Calibri" w:hAnsi="Calibri"/>
                    <w:sz w:val="22"/>
                  </w:rPr>
                </w:pPr>
                <w:r>
                  <w:rPr>
                    <w:rFonts w:ascii="Calibri" w:hAnsi="Calibri"/>
                    <w:sz w:val="22"/>
                  </w:rPr>
                  <w:t>Part 2</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725E95" w:rsidP="00697019">
                <w:pPr>
                  <w:rPr>
                    <w:rFonts w:ascii="Calibri" w:hAnsi="Calibri"/>
                    <w:sz w:val="22"/>
                  </w:rPr>
                </w:pPr>
                <w:r>
                  <w:rPr>
                    <w:rFonts w:ascii="Calibri" w:hAnsi="Calibri"/>
                    <w:sz w:val="22"/>
                  </w:rPr>
                  <w:t>Next DCUSA Release Following Approval</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725E95" w:rsidP="00193115">
                <w:pPr>
                  <w:rPr>
                    <w:rFonts w:ascii="Calibri" w:hAnsi="Calibri"/>
                    <w:sz w:val="22"/>
                  </w:rPr>
                </w:pPr>
                <w:r>
                  <w:rPr>
                    <w:rFonts w:ascii="Calibri" w:hAnsi="Calibri"/>
                    <w:sz w:val="22"/>
                  </w:rPr>
                  <w:t>11</w:t>
                </w:r>
                <w:r w:rsidR="009D0038">
                  <w:rPr>
                    <w:rFonts w:ascii="Calibri" w:hAnsi="Calibri"/>
                    <w:sz w:val="22"/>
                  </w:rPr>
                  <w:t xml:space="preserve"> May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C891320F9E264F6E815A804095F5AE23"/>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3C5A38641AF149CCA4AE117F4AA4C6B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678122944A3A4A92A015CEB698894E3E"/>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EE049F4D08254B2D83CF2CAF26F8437C"/>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D2387F07EA374B5797089DAFF7AF3DF9"/>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19D56D3FA5894D5AA0125B9B7D64BF69"/>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6C66F417421C4CB694D3F380EF70D50F"/>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1E10DE1FB58B4389A73B3926A6B7C0E1"/>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FA663E0B26A04431A97C9279D7ABBFFF"/>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9AE55A16381C49E089EC3F79F745FF98"/>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8DA68756608B48CB85F1A527A27BB232"/>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BF44D34ACCA4487C9B9FC3571F0FB5F5"/>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DF4CC4"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588" w:rsidRDefault="00641588" w:rsidP="00FD00A2">
      <w:r>
        <w:separator/>
      </w:r>
    </w:p>
  </w:endnote>
  <w:endnote w:type="continuationSeparator" w:id="0">
    <w:p w:rsidR="00641588" w:rsidRDefault="00641588"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1733140"/>
      <w:lock w:val="contentLocked"/>
      <w:placeholder>
        <w:docPart w:val="DefaultPlaceholder_1082065158"/>
      </w:placeholder>
      <w:showingPlcHdr/>
      <w:group/>
    </w:sdtPr>
    <w:sdtContent>
      <w:p w:rsidR="00C25AA0" w:rsidRDefault="00DF4CC4">
        <w:pPr>
          <w:pStyle w:val="Footer"/>
        </w:pPr>
        <w:r w:rsidRPr="00652156">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736523329"/>
      <w:lock w:val="contentLocked"/>
      <w:placeholder>
        <w:docPart w:val="DefaultPlaceholder_1082065158"/>
      </w:placeholder>
      <w:group/>
    </w:sdtPr>
    <w:sdtContent>
      <w:bookmarkStart w:id="0" w:name="_GoBack" w:displacedByCustomXml="prev"/>
      <w:bookmarkEnd w:id="0" w:displacedByCustomXml="prev"/>
      <w:p w:rsidR="00FD00A2" w:rsidRPr="00957B20" w:rsidRDefault="00DF4CC4">
        <w:pPr>
          <w:pStyle w:val="Footer"/>
          <w:rPr>
            <w:rFonts w:ascii="Calibri" w:hAnsi="Calibri"/>
          </w:rPr>
        </w:pPr>
        <w:r>
          <w:rPr>
            <w:rFonts w:ascii="Calibri" w:hAnsi="Calibri"/>
          </w:rPr>
          <w:t>17 April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4D4208">
          <w:rPr>
            <w:rFonts w:ascii="Calibri" w:hAnsi="Calibri"/>
          </w:rPr>
          <w:t>Version</w:t>
        </w:r>
        <w:r w:rsidR="00FD00A2" w:rsidRPr="00957B20">
          <w:rPr>
            <w:rFonts w:ascii="Calibri" w:hAnsi="Calibri"/>
          </w:rPr>
          <w:fldChar w:fldCharType="end"/>
        </w:r>
        <w:r w:rsidR="00056A0E">
          <w:rPr>
            <w:rFonts w:ascii="Calibri" w:hAnsi="Calibri"/>
          </w:rPr>
          <w:t xml:space="preserve"> 0.1</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4381846"/>
      <w:lock w:val="contentLocked"/>
      <w:placeholder>
        <w:docPart w:val="DefaultPlaceholder_1082065158"/>
      </w:placeholder>
      <w:showingPlcHdr/>
      <w:group/>
    </w:sdtPr>
    <w:sdtContent>
      <w:p w:rsidR="00C25AA0" w:rsidRDefault="00DF4CC4">
        <w:pPr>
          <w:pStyle w:val="Footer"/>
        </w:pPr>
        <w:r w:rsidRPr="00652156">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588" w:rsidRDefault="00641588" w:rsidP="00FD00A2">
      <w:r>
        <w:separator/>
      </w:r>
    </w:p>
  </w:footnote>
  <w:footnote w:type="continuationSeparator" w:id="0">
    <w:p w:rsidR="00641588" w:rsidRDefault="00641588"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6514533"/>
      <w:lock w:val="contentLocked"/>
      <w:placeholder>
        <w:docPart w:val="DefaultPlaceholder_1082065158"/>
      </w:placeholder>
      <w:showingPlcHdr/>
      <w:group/>
    </w:sdtPr>
    <w:sdtContent>
      <w:p w:rsidR="00C25AA0" w:rsidRDefault="00DF4CC4">
        <w:pPr>
          <w:pStyle w:val="Header"/>
        </w:pPr>
        <w:r w:rsidRPr="00652156">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778219170"/>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7246F0">
          <w:rPr>
            <w:rFonts w:ascii="Calibri" w:hAnsi="Calibri"/>
          </w:rPr>
          <w:t>233</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0266491"/>
      <w:lock w:val="contentLocked"/>
      <w:placeholder>
        <w:docPart w:val="DefaultPlaceholder_1082065158"/>
      </w:placeholder>
      <w:showingPlcHdr/>
      <w:group/>
    </w:sdtPr>
    <w:sdtContent>
      <w:p w:rsidR="00C25AA0" w:rsidRDefault="00DF4CC4">
        <w:pPr>
          <w:pStyle w:val="Header"/>
        </w:pPr>
        <w:r w:rsidRPr="00652156">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208"/>
    <w:rsid w:val="00000FD6"/>
    <w:rsid w:val="00056A0E"/>
    <w:rsid w:val="00077D80"/>
    <w:rsid w:val="000B158D"/>
    <w:rsid w:val="00134AF7"/>
    <w:rsid w:val="00171886"/>
    <w:rsid w:val="00193115"/>
    <w:rsid w:val="001E03C5"/>
    <w:rsid w:val="001F256A"/>
    <w:rsid w:val="00223DF1"/>
    <w:rsid w:val="0023069B"/>
    <w:rsid w:val="002B61A0"/>
    <w:rsid w:val="0031153A"/>
    <w:rsid w:val="0036644C"/>
    <w:rsid w:val="003E3C43"/>
    <w:rsid w:val="0040580C"/>
    <w:rsid w:val="00410907"/>
    <w:rsid w:val="00426EEA"/>
    <w:rsid w:val="004572E2"/>
    <w:rsid w:val="004A45C0"/>
    <w:rsid w:val="004D4208"/>
    <w:rsid w:val="004E2CA4"/>
    <w:rsid w:val="005124D0"/>
    <w:rsid w:val="00554409"/>
    <w:rsid w:val="005A6203"/>
    <w:rsid w:val="005F1DC2"/>
    <w:rsid w:val="005F26DE"/>
    <w:rsid w:val="005F2D28"/>
    <w:rsid w:val="00641588"/>
    <w:rsid w:val="00676E09"/>
    <w:rsid w:val="00696856"/>
    <w:rsid w:val="00697019"/>
    <w:rsid w:val="00711B18"/>
    <w:rsid w:val="007246F0"/>
    <w:rsid w:val="00725E95"/>
    <w:rsid w:val="007361B2"/>
    <w:rsid w:val="0076726D"/>
    <w:rsid w:val="00807039"/>
    <w:rsid w:val="00884177"/>
    <w:rsid w:val="008D01AD"/>
    <w:rsid w:val="008F22A5"/>
    <w:rsid w:val="00900CA9"/>
    <w:rsid w:val="00904368"/>
    <w:rsid w:val="00916C37"/>
    <w:rsid w:val="00957B20"/>
    <w:rsid w:val="00963A66"/>
    <w:rsid w:val="00972847"/>
    <w:rsid w:val="009A3EA3"/>
    <w:rsid w:val="009B02DB"/>
    <w:rsid w:val="009D0038"/>
    <w:rsid w:val="009F1AFC"/>
    <w:rsid w:val="00A817E9"/>
    <w:rsid w:val="00A823BC"/>
    <w:rsid w:val="00A828F0"/>
    <w:rsid w:val="00AC6DB4"/>
    <w:rsid w:val="00B23399"/>
    <w:rsid w:val="00C01797"/>
    <w:rsid w:val="00C25AA0"/>
    <w:rsid w:val="00C444B5"/>
    <w:rsid w:val="00CA72C7"/>
    <w:rsid w:val="00CE497A"/>
    <w:rsid w:val="00D7706F"/>
    <w:rsid w:val="00DB3EF9"/>
    <w:rsid w:val="00DF4CC4"/>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972847"/>
    <w:pPr>
      <w:autoSpaceDE w:val="0"/>
      <w:autoSpaceDN w:val="0"/>
      <w:adjustRightInd w:val="0"/>
      <w:spacing w:line="240" w:lineRule="auto"/>
    </w:pPr>
    <w:rPr>
      <w:rFonts w:ascii="Verdana" w:hAnsi="Verdana" w:cs="Verdana"/>
      <w:color w:val="00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972847"/>
    <w:pPr>
      <w:autoSpaceDE w:val="0"/>
      <w:autoSpaceDN w:val="0"/>
      <w:adjustRightInd w:val="0"/>
      <w:spacing w:line="240" w:lineRule="auto"/>
    </w:pPr>
    <w:rPr>
      <w:rFonts w:ascii="Verdana" w:hAnsi="Verdana" w:cs="Verdana"/>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91320F9E264F6E815A804095F5AE23"/>
        <w:category>
          <w:name w:val="General"/>
          <w:gallery w:val="placeholder"/>
        </w:category>
        <w:types>
          <w:type w:val="bbPlcHdr"/>
        </w:types>
        <w:behaviors>
          <w:behavior w:val="content"/>
        </w:behaviors>
        <w:guid w:val="{AAFCBC9A-60D9-496D-B0C0-7E90E59F72BF}"/>
      </w:docPartPr>
      <w:docPartBody>
        <w:p w:rsidR="00793F35" w:rsidRDefault="002C5E79">
          <w:pPr>
            <w:pStyle w:val="C891320F9E264F6E815A804095F5AE23"/>
          </w:pPr>
          <w:r w:rsidRPr="005D19FB">
            <w:rPr>
              <w:rStyle w:val="PlaceholderText"/>
            </w:rPr>
            <w:t>Click here to enter text.</w:t>
          </w:r>
        </w:p>
      </w:docPartBody>
    </w:docPart>
    <w:docPart>
      <w:docPartPr>
        <w:name w:val="3C5A38641AF149CCA4AE117F4AA4C6BC"/>
        <w:category>
          <w:name w:val="General"/>
          <w:gallery w:val="placeholder"/>
        </w:category>
        <w:types>
          <w:type w:val="bbPlcHdr"/>
        </w:types>
        <w:behaviors>
          <w:behavior w:val="content"/>
        </w:behaviors>
        <w:guid w:val="{D751A032-0C40-4DE1-9F58-0C0994DF6724}"/>
      </w:docPartPr>
      <w:docPartBody>
        <w:p w:rsidR="00793F35" w:rsidRDefault="002C5E79">
          <w:pPr>
            <w:pStyle w:val="3C5A38641AF149CCA4AE117F4AA4C6BC"/>
          </w:pPr>
          <w:r w:rsidRPr="005D19FB">
            <w:rPr>
              <w:rStyle w:val="PlaceholderText"/>
            </w:rPr>
            <w:t>Choose an item.</w:t>
          </w:r>
        </w:p>
      </w:docPartBody>
    </w:docPart>
    <w:docPart>
      <w:docPartPr>
        <w:name w:val="678122944A3A4A92A015CEB698894E3E"/>
        <w:category>
          <w:name w:val="General"/>
          <w:gallery w:val="placeholder"/>
        </w:category>
        <w:types>
          <w:type w:val="bbPlcHdr"/>
        </w:types>
        <w:behaviors>
          <w:behavior w:val="content"/>
        </w:behaviors>
        <w:guid w:val="{6E0DB407-F379-4613-9A60-B3308CEC78A7}"/>
      </w:docPartPr>
      <w:docPartBody>
        <w:p w:rsidR="00793F35" w:rsidRDefault="002C5E79">
          <w:pPr>
            <w:pStyle w:val="678122944A3A4A92A015CEB698894E3E"/>
          </w:pPr>
          <w:r w:rsidRPr="005D19FB">
            <w:rPr>
              <w:rStyle w:val="PlaceholderText"/>
            </w:rPr>
            <w:t>Click here to enter text.</w:t>
          </w:r>
        </w:p>
      </w:docPartBody>
    </w:docPart>
    <w:docPart>
      <w:docPartPr>
        <w:name w:val="EE049F4D08254B2D83CF2CAF26F8437C"/>
        <w:category>
          <w:name w:val="General"/>
          <w:gallery w:val="placeholder"/>
        </w:category>
        <w:types>
          <w:type w:val="bbPlcHdr"/>
        </w:types>
        <w:behaviors>
          <w:behavior w:val="content"/>
        </w:behaviors>
        <w:guid w:val="{5F030E92-26F7-4F8B-AF93-8FFDF27ACC75}"/>
      </w:docPartPr>
      <w:docPartBody>
        <w:p w:rsidR="00793F35" w:rsidRDefault="002C5E79">
          <w:pPr>
            <w:pStyle w:val="EE049F4D08254B2D83CF2CAF26F8437C"/>
          </w:pPr>
          <w:r w:rsidRPr="005D19FB">
            <w:rPr>
              <w:rStyle w:val="PlaceholderText"/>
            </w:rPr>
            <w:t>Click here to enter text.</w:t>
          </w:r>
        </w:p>
      </w:docPartBody>
    </w:docPart>
    <w:docPart>
      <w:docPartPr>
        <w:name w:val="D2387F07EA374B5797089DAFF7AF3DF9"/>
        <w:category>
          <w:name w:val="General"/>
          <w:gallery w:val="placeholder"/>
        </w:category>
        <w:types>
          <w:type w:val="bbPlcHdr"/>
        </w:types>
        <w:behaviors>
          <w:behavior w:val="content"/>
        </w:behaviors>
        <w:guid w:val="{65B0621A-3FDF-4109-85AD-C956C922DB8D}"/>
      </w:docPartPr>
      <w:docPartBody>
        <w:p w:rsidR="00793F35" w:rsidRDefault="002C5E79">
          <w:pPr>
            <w:pStyle w:val="D2387F07EA374B5797089DAFF7AF3DF9"/>
          </w:pPr>
          <w:r w:rsidRPr="005D19FB">
            <w:rPr>
              <w:rStyle w:val="PlaceholderText"/>
            </w:rPr>
            <w:t>Click here to enter text.</w:t>
          </w:r>
        </w:p>
      </w:docPartBody>
    </w:docPart>
    <w:docPart>
      <w:docPartPr>
        <w:name w:val="19D56D3FA5894D5AA0125B9B7D64BF69"/>
        <w:category>
          <w:name w:val="General"/>
          <w:gallery w:val="placeholder"/>
        </w:category>
        <w:types>
          <w:type w:val="bbPlcHdr"/>
        </w:types>
        <w:behaviors>
          <w:behavior w:val="content"/>
        </w:behaviors>
        <w:guid w:val="{05590724-22B2-4CC7-B781-2A2B6D18CAA0}"/>
      </w:docPartPr>
      <w:docPartBody>
        <w:p w:rsidR="00793F35" w:rsidRDefault="002C5E79">
          <w:pPr>
            <w:pStyle w:val="19D56D3FA5894D5AA0125B9B7D64BF69"/>
          </w:pPr>
          <w:r w:rsidRPr="005D19FB">
            <w:rPr>
              <w:rStyle w:val="PlaceholderText"/>
            </w:rPr>
            <w:t>Click here to enter text.</w:t>
          </w:r>
        </w:p>
      </w:docPartBody>
    </w:docPart>
    <w:docPart>
      <w:docPartPr>
        <w:name w:val="6C66F417421C4CB694D3F380EF70D50F"/>
        <w:category>
          <w:name w:val="General"/>
          <w:gallery w:val="placeholder"/>
        </w:category>
        <w:types>
          <w:type w:val="bbPlcHdr"/>
        </w:types>
        <w:behaviors>
          <w:behavior w:val="content"/>
        </w:behaviors>
        <w:guid w:val="{B9C42436-ED3F-4691-9684-D9165E531E4F}"/>
      </w:docPartPr>
      <w:docPartBody>
        <w:p w:rsidR="00793F35" w:rsidRDefault="002C5E79">
          <w:pPr>
            <w:pStyle w:val="6C66F417421C4CB694D3F380EF70D50F"/>
          </w:pPr>
          <w:r w:rsidRPr="005D19FB">
            <w:rPr>
              <w:rStyle w:val="PlaceholderText"/>
            </w:rPr>
            <w:t>Click here to enter text.</w:t>
          </w:r>
        </w:p>
      </w:docPartBody>
    </w:docPart>
    <w:docPart>
      <w:docPartPr>
        <w:name w:val="1E10DE1FB58B4389A73B3926A6B7C0E1"/>
        <w:category>
          <w:name w:val="General"/>
          <w:gallery w:val="placeholder"/>
        </w:category>
        <w:types>
          <w:type w:val="bbPlcHdr"/>
        </w:types>
        <w:behaviors>
          <w:behavior w:val="content"/>
        </w:behaviors>
        <w:guid w:val="{8A1926CC-0D85-4D88-BA37-727B0085E1CF}"/>
      </w:docPartPr>
      <w:docPartBody>
        <w:p w:rsidR="00793F35" w:rsidRDefault="002C5E79">
          <w:pPr>
            <w:pStyle w:val="1E10DE1FB58B4389A73B3926A6B7C0E1"/>
          </w:pPr>
          <w:r w:rsidRPr="005D19FB">
            <w:rPr>
              <w:rStyle w:val="PlaceholderText"/>
            </w:rPr>
            <w:t>Click here to enter text.</w:t>
          </w:r>
        </w:p>
      </w:docPartBody>
    </w:docPart>
    <w:docPart>
      <w:docPartPr>
        <w:name w:val="FA663E0B26A04431A97C9279D7ABBFFF"/>
        <w:category>
          <w:name w:val="General"/>
          <w:gallery w:val="placeholder"/>
        </w:category>
        <w:types>
          <w:type w:val="bbPlcHdr"/>
        </w:types>
        <w:behaviors>
          <w:behavior w:val="content"/>
        </w:behaviors>
        <w:guid w:val="{AF706466-FC36-4087-A80B-7A91F841A229}"/>
      </w:docPartPr>
      <w:docPartBody>
        <w:p w:rsidR="00793F35" w:rsidRDefault="002C5E79">
          <w:pPr>
            <w:pStyle w:val="FA663E0B26A04431A97C9279D7ABBFFF"/>
          </w:pPr>
          <w:r w:rsidRPr="005D19FB">
            <w:rPr>
              <w:rStyle w:val="PlaceholderText"/>
            </w:rPr>
            <w:t>Choose an item.</w:t>
          </w:r>
        </w:p>
      </w:docPartBody>
    </w:docPart>
    <w:docPart>
      <w:docPartPr>
        <w:name w:val="9AE55A16381C49E089EC3F79F745FF98"/>
        <w:category>
          <w:name w:val="General"/>
          <w:gallery w:val="placeholder"/>
        </w:category>
        <w:types>
          <w:type w:val="bbPlcHdr"/>
        </w:types>
        <w:behaviors>
          <w:behavior w:val="content"/>
        </w:behaviors>
        <w:guid w:val="{4101C640-B842-41FB-9876-2BA57DFF3EB9}"/>
      </w:docPartPr>
      <w:docPartBody>
        <w:p w:rsidR="00793F35" w:rsidRDefault="002C5E79">
          <w:pPr>
            <w:pStyle w:val="9AE55A16381C49E089EC3F79F745FF98"/>
          </w:pPr>
          <w:r w:rsidRPr="005D19FB">
            <w:rPr>
              <w:rStyle w:val="PlaceholderText"/>
            </w:rPr>
            <w:t>Choose an item.</w:t>
          </w:r>
        </w:p>
      </w:docPartBody>
    </w:docPart>
    <w:docPart>
      <w:docPartPr>
        <w:name w:val="8DA68756608B48CB85F1A527A27BB232"/>
        <w:category>
          <w:name w:val="General"/>
          <w:gallery w:val="placeholder"/>
        </w:category>
        <w:types>
          <w:type w:val="bbPlcHdr"/>
        </w:types>
        <w:behaviors>
          <w:behavior w:val="content"/>
        </w:behaviors>
        <w:guid w:val="{3DF8D669-6D43-48F9-95E9-11AE8625CC93}"/>
      </w:docPartPr>
      <w:docPartBody>
        <w:p w:rsidR="00793F35" w:rsidRDefault="002C5E79">
          <w:pPr>
            <w:pStyle w:val="8DA68756608B48CB85F1A527A27BB232"/>
          </w:pPr>
          <w:r w:rsidRPr="005D19FB">
            <w:rPr>
              <w:rStyle w:val="PlaceholderText"/>
            </w:rPr>
            <w:t>Click here to enter text.</w:t>
          </w:r>
        </w:p>
      </w:docPartBody>
    </w:docPart>
    <w:docPart>
      <w:docPartPr>
        <w:name w:val="BF44D34ACCA4487C9B9FC3571F0FB5F5"/>
        <w:category>
          <w:name w:val="General"/>
          <w:gallery w:val="placeholder"/>
        </w:category>
        <w:types>
          <w:type w:val="bbPlcHdr"/>
        </w:types>
        <w:behaviors>
          <w:behavior w:val="content"/>
        </w:behaviors>
        <w:guid w:val="{12CEC47B-1EFD-4F47-8551-B6F0740D4D6B}"/>
      </w:docPartPr>
      <w:docPartBody>
        <w:p w:rsidR="00793F35" w:rsidRDefault="002C5E79">
          <w:pPr>
            <w:pStyle w:val="BF44D34ACCA4487C9B9FC3571F0FB5F5"/>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E20AECF9-F579-418C-AC02-2D0C91F736CE}"/>
      </w:docPartPr>
      <w:docPartBody>
        <w:p w:rsidR="00AE0CB7" w:rsidRDefault="00671A39">
          <w:r w:rsidRPr="0065215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E79"/>
    <w:rsid w:val="00096D57"/>
    <w:rsid w:val="002C5E79"/>
    <w:rsid w:val="00671A39"/>
    <w:rsid w:val="00793F35"/>
    <w:rsid w:val="00924F71"/>
    <w:rsid w:val="00AE0CB7"/>
    <w:rsid w:val="00F72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1A39"/>
    <w:rPr>
      <w:color w:val="808080"/>
    </w:rPr>
  </w:style>
  <w:style w:type="paragraph" w:customStyle="1" w:styleId="C891320F9E264F6E815A804095F5AE23">
    <w:name w:val="C891320F9E264F6E815A804095F5AE23"/>
  </w:style>
  <w:style w:type="paragraph" w:customStyle="1" w:styleId="3C5A38641AF149CCA4AE117F4AA4C6BC">
    <w:name w:val="3C5A38641AF149CCA4AE117F4AA4C6BC"/>
  </w:style>
  <w:style w:type="paragraph" w:customStyle="1" w:styleId="678122944A3A4A92A015CEB698894E3E">
    <w:name w:val="678122944A3A4A92A015CEB698894E3E"/>
  </w:style>
  <w:style w:type="paragraph" w:customStyle="1" w:styleId="EE049F4D08254B2D83CF2CAF26F8437C">
    <w:name w:val="EE049F4D08254B2D83CF2CAF26F8437C"/>
  </w:style>
  <w:style w:type="paragraph" w:customStyle="1" w:styleId="D2387F07EA374B5797089DAFF7AF3DF9">
    <w:name w:val="D2387F07EA374B5797089DAFF7AF3DF9"/>
  </w:style>
  <w:style w:type="paragraph" w:customStyle="1" w:styleId="19D56D3FA5894D5AA0125B9B7D64BF69">
    <w:name w:val="19D56D3FA5894D5AA0125B9B7D64BF69"/>
  </w:style>
  <w:style w:type="paragraph" w:customStyle="1" w:styleId="6C66F417421C4CB694D3F380EF70D50F">
    <w:name w:val="6C66F417421C4CB694D3F380EF70D50F"/>
  </w:style>
  <w:style w:type="paragraph" w:customStyle="1" w:styleId="1E10DE1FB58B4389A73B3926A6B7C0E1">
    <w:name w:val="1E10DE1FB58B4389A73B3926A6B7C0E1"/>
  </w:style>
  <w:style w:type="paragraph" w:customStyle="1" w:styleId="FA663E0B26A04431A97C9279D7ABBFFF">
    <w:name w:val="FA663E0B26A04431A97C9279D7ABBFFF"/>
  </w:style>
  <w:style w:type="paragraph" w:customStyle="1" w:styleId="9AE55A16381C49E089EC3F79F745FF98">
    <w:name w:val="9AE55A16381C49E089EC3F79F745FF98"/>
  </w:style>
  <w:style w:type="paragraph" w:customStyle="1" w:styleId="8DA68756608B48CB85F1A527A27BB232">
    <w:name w:val="8DA68756608B48CB85F1A527A27BB232"/>
  </w:style>
  <w:style w:type="paragraph" w:customStyle="1" w:styleId="BF44D34ACCA4487C9B9FC3571F0FB5F5">
    <w:name w:val="BF44D34ACCA4487C9B9FC3571F0FB5F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71A39"/>
    <w:rPr>
      <w:color w:val="808080"/>
    </w:rPr>
  </w:style>
  <w:style w:type="paragraph" w:customStyle="1" w:styleId="C891320F9E264F6E815A804095F5AE23">
    <w:name w:val="C891320F9E264F6E815A804095F5AE23"/>
  </w:style>
  <w:style w:type="paragraph" w:customStyle="1" w:styleId="3C5A38641AF149CCA4AE117F4AA4C6BC">
    <w:name w:val="3C5A38641AF149CCA4AE117F4AA4C6BC"/>
  </w:style>
  <w:style w:type="paragraph" w:customStyle="1" w:styleId="678122944A3A4A92A015CEB698894E3E">
    <w:name w:val="678122944A3A4A92A015CEB698894E3E"/>
  </w:style>
  <w:style w:type="paragraph" w:customStyle="1" w:styleId="EE049F4D08254B2D83CF2CAF26F8437C">
    <w:name w:val="EE049F4D08254B2D83CF2CAF26F8437C"/>
  </w:style>
  <w:style w:type="paragraph" w:customStyle="1" w:styleId="D2387F07EA374B5797089DAFF7AF3DF9">
    <w:name w:val="D2387F07EA374B5797089DAFF7AF3DF9"/>
  </w:style>
  <w:style w:type="paragraph" w:customStyle="1" w:styleId="19D56D3FA5894D5AA0125B9B7D64BF69">
    <w:name w:val="19D56D3FA5894D5AA0125B9B7D64BF69"/>
  </w:style>
  <w:style w:type="paragraph" w:customStyle="1" w:styleId="6C66F417421C4CB694D3F380EF70D50F">
    <w:name w:val="6C66F417421C4CB694D3F380EF70D50F"/>
  </w:style>
  <w:style w:type="paragraph" w:customStyle="1" w:styleId="1E10DE1FB58B4389A73B3926A6B7C0E1">
    <w:name w:val="1E10DE1FB58B4389A73B3926A6B7C0E1"/>
  </w:style>
  <w:style w:type="paragraph" w:customStyle="1" w:styleId="FA663E0B26A04431A97C9279D7ABBFFF">
    <w:name w:val="FA663E0B26A04431A97C9279D7ABBFFF"/>
  </w:style>
  <w:style w:type="paragraph" w:customStyle="1" w:styleId="9AE55A16381C49E089EC3F79F745FF98">
    <w:name w:val="9AE55A16381C49E089EC3F79F745FF98"/>
  </w:style>
  <w:style w:type="paragraph" w:customStyle="1" w:styleId="8DA68756608B48CB85F1A527A27BB232">
    <w:name w:val="8DA68756608B48CB85F1A527A27BB232"/>
  </w:style>
  <w:style w:type="paragraph" w:customStyle="1" w:styleId="BF44D34ACCA4487C9B9FC3571F0FB5F5">
    <w:name w:val="BF44D34ACCA4487C9B9FC3571F0FB5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4B848-A304-4B72-BD36-757937B73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11</TotalTime>
  <Pages>2</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Katherine Rushton</cp:lastModifiedBy>
  <cp:revision>13</cp:revision>
  <dcterms:created xsi:type="dcterms:W3CDTF">2015-03-06T14:49:00Z</dcterms:created>
  <dcterms:modified xsi:type="dcterms:W3CDTF">2015-04-17T15:48:00Z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